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1544D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Dyonisia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48EC0ABA" w14:textId="77777777" w:rsidR="00526EEA" w:rsidRDefault="00526EEA" w:rsidP="00526EEA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 Walden, Hertfordshire.</w:t>
      </w:r>
    </w:p>
    <w:p w14:paraId="22646C0C" w14:textId="77777777" w:rsidR="00526EEA" w:rsidRDefault="00526EEA" w:rsidP="00526EEA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0191C01C" w14:textId="77777777" w:rsidR="00526EEA" w:rsidRDefault="00526EEA" w:rsidP="00526EEA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4F83AB0B" w14:textId="77777777" w:rsidR="00526EEA" w:rsidRDefault="00526EEA" w:rsidP="00526EEA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094599AB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4E24FDCD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 Thomas(q.v.) and John(q.v.).   (ibid.)</w:t>
      </w:r>
    </w:p>
    <w:p w14:paraId="7C2982A7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6310F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4F7F9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John made her an executor of his Will.   (ibid.)</w:t>
      </w:r>
    </w:p>
    <w:p w14:paraId="5179D808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19D2C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77AE7" w14:textId="77777777" w:rsidR="00526EEA" w:rsidRDefault="00526EEA" w:rsidP="00526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413964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35B24" w14:textId="77777777" w:rsidR="00526EEA" w:rsidRDefault="00526EEA" w:rsidP="009139A6">
      <w:r>
        <w:separator/>
      </w:r>
    </w:p>
  </w:endnote>
  <w:endnote w:type="continuationSeparator" w:id="0">
    <w:p w14:paraId="6A12FCD0" w14:textId="77777777" w:rsidR="00526EEA" w:rsidRDefault="00526E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D93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8D4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320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8FE23" w14:textId="77777777" w:rsidR="00526EEA" w:rsidRDefault="00526EEA" w:rsidP="009139A6">
      <w:r>
        <w:separator/>
      </w:r>
    </w:p>
  </w:footnote>
  <w:footnote w:type="continuationSeparator" w:id="0">
    <w:p w14:paraId="40857220" w14:textId="77777777" w:rsidR="00526EEA" w:rsidRDefault="00526E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7F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571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903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EEA"/>
    <w:rsid w:val="000666E0"/>
    <w:rsid w:val="002510B7"/>
    <w:rsid w:val="00526EE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DB4D7"/>
  <w15:chartTrackingRefBased/>
  <w15:docId w15:val="{5811DD3E-1CDF-4A90-93BC-128DA546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2021-04-16T19:28:00Z</dcterms:created>
  <dcterms:modified xsi:type="dcterms:W3CDTF">2021-04-16T19:29:00Z</dcterms:modified>
</cp:coreProperties>
</file>